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AFBB" w14:textId="77777777" w:rsidR="002E0BAA" w:rsidRPr="0062439F" w:rsidRDefault="002E0BAA" w:rsidP="002E0BAA">
      <w:pPr>
        <w:tabs>
          <w:tab w:val="left" w:pos="864"/>
        </w:tabs>
        <w:jc w:val="center"/>
      </w:pPr>
      <w:r w:rsidRPr="00021AEF">
        <w:rPr>
          <w:b/>
          <w:bCs/>
          <w:sz w:val="36"/>
          <w:szCs w:val="36"/>
        </w:rPr>
        <w:t>ACKNOWLEDGEMENTS</w:t>
      </w:r>
    </w:p>
    <w:p w14:paraId="7AE246B6" w14:textId="77777777" w:rsidR="002E0BAA" w:rsidRPr="0062439F" w:rsidRDefault="002E0BAA" w:rsidP="002E0BAA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/>
          <w:b/>
          <w:bCs/>
          <w:sz w:val="32"/>
          <w:szCs w:val="32"/>
        </w:rPr>
      </w:pPr>
      <w:r w:rsidRPr="0062439F">
        <w:rPr>
          <w:rFonts w:hint="cs"/>
          <w:cs/>
        </w:rPr>
        <w:tab/>
      </w: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begin"/>
      </w:r>
      <w:r w:rsidRPr="0062439F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end"/>
      </w:r>
    </w:p>
    <w:p w14:paraId="55BFB3A5" w14:textId="77777777" w:rsidR="002E0BAA" w:rsidRPr="0062439F" w:rsidRDefault="002E0BAA" w:rsidP="002E0BAA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/>
          <w:b/>
          <w:bCs/>
          <w:sz w:val="32"/>
          <w:szCs w:val="32"/>
        </w:rPr>
      </w:pP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begin"/>
      </w:r>
      <w:r w:rsidRPr="0062439F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end"/>
      </w:r>
    </w:p>
    <w:p w14:paraId="365BA0A0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742DF23D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21B2FF61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6AFBF165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5E68A2A1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6F33ECC0" w14:textId="77777777" w:rsidR="002E0BAA" w:rsidRPr="0062439F" w:rsidRDefault="002E0BAA" w:rsidP="002E0BAA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/>
          <w:b/>
          <w:bCs/>
          <w:color w:val="FF0000"/>
          <w:sz w:val="32"/>
          <w:szCs w:val="32"/>
        </w:rPr>
      </w:pPr>
      <w:r w:rsidRPr="0062439F">
        <w:rPr>
          <w:rFonts w:ascii="Angsana New" w:hAnsi="Angsana New"/>
          <w:sz w:val="32"/>
          <w:szCs w:val="32"/>
          <w:cs/>
        </w:rPr>
        <w:tab/>
      </w: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begin"/>
      </w:r>
      <w:r w:rsidRPr="0062439F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end"/>
      </w:r>
    </w:p>
    <w:p w14:paraId="360E8207" w14:textId="77777777" w:rsidR="002E0BAA" w:rsidRPr="0062439F" w:rsidRDefault="002E0BAA" w:rsidP="002E0BAA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/>
          <w:b/>
          <w:bCs/>
          <w:sz w:val="32"/>
          <w:szCs w:val="32"/>
        </w:rPr>
      </w:pP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begin"/>
      </w:r>
      <w:r w:rsidRPr="0062439F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rFonts w:ascii="Angsana New" w:hAnsi="Angsana New"/>
          <w:b/>
          <w:bCs/>
          <w:color w:val="FF0000"/>
          <w:sz w:val="32"/>
          <w:szCs w:val="32"/>
        </w:rPr>
        <w:fldChar w:fldCharType="end"/>
      </w:r>
    </w:p>
    <w:p w14:paraId="659F1F2E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247C2358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4964B591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37966A45" w14:textId="77777777" w:rsidR="002E0BAA" w:rsidRPr="0062439F" w:rsidRDefault="002E0BAA" w:rsidP="002E0BAA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2077B6CE" w14:textId="77777777" w:rsidR="002E0BAA" w:rsidRPr="0062439F" w:rsidRDefault="002E0BAA" w:rsidP="002E0BAA">
      <w:r>
        <w:rPr>
          <w:color w:val="FF0000"/>
        </w:rPr>
        <w:fldChar w:fldCharType="begin"/>
      </w:r>
      <w:r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 </w:instrText>
      </w:r>
      <w:r>
        <w:rPr>
          <w:color w:val="FF0000"/>
        </w:rPr>
        <w:fldChar w:fldCharType="end"/>
      </w:r>
    </w:p>
    <w:p w14:paraId="2BACB93B" w14:textId="77777777" w:rsidR="002E0BAA" w:rsidRPr="00AF361B" w:rsidRDefault="002E0BAA" w:rsidP="002E0BAA"/>
    <w:p w14:paraId="6A2AFF2E" w14:textId="77777777" w:rsidR="002E0BAA" w:rsidRDefault="002E0BAA" w:rsidP="002E0BAA">
      <w:pPr>
        <w:pStyle w:val="Heading3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2880"/>
        <w:rPr>
          <w:b w:val="0"/>
          <w:bCs w:val="0"/>
          <w:color w:val="FF0000"/>
          <w:sz w:val="32"/>
          <w:szCs w:val="32"/>
        </w:rPr>
      </w:pPr>
      <w:r w:rsidRPr="00AF361B">
        <w:rPr>
          <w:b w:val="0"/>
          <w:bCs w:val="0"/>
          <w:sz w:val="32"/>
          <w:szCs w:val="32"/>
        </w:rPr>
        <w:tab/>
      </w:r>
      <w:r w:rsidRPr="00AF361B">
        <w:rPr>
          <w:b w:val="0"/>
          <w:bCs w:val="0"/>
          <w:sz w:val="32"/>
          <w:szCs w:val="32"/>
        </w:rPr>
        <w:tab/>
      </w:r>
      <w:r w:rsidRPr="00AF361B">
        <w:rPr>
          <w:b w:val="0"/>
          <w:bCs w:val="0"/>
          <w:sz w:val="32"/>
          <w:szCs w:val="32"/>
        </w:rPr>
        <w:tab/>
      </w:r>
      <w:r w:rsidRPr="00042713">
        <w:rPr>
          <w:b w:val="0"/>
          <w:bCs w:val="0"/>
          <w:sz w:val="32"/>
          <w:szCs w:val="32"/>
        </w:rPr>
        <w:tab/>
      </w:r>
      <w:r w:rsidRPr="00042713">
        <w:rPr>
          <w:sz w:val="32"/>
          <w:szCs w:val="32"/>
          <w:cs/>
        </w:rPr>
        <w:t xml:space="preserve"> </w:t>
      </w:r>
      <w:r w:rsidRPr="00021AEF">
        <w:rPr>
          <w:b w:val="0"/>
          <w:bCs w:val="0"/>
          <w:color w:val="FF0000"/>
          <w:sz w:val="32"/>
          <w:szCs w:val="32"/>
        </w:rPr>
        <w:t>[</w:t>
      </w:r>
      <w:proofErr w:type="spellStart"/>
      <w:r w:rsidRPr="00021AEF">
        <w:rPr>
          <w:b w:val="0"/>
          <w:bCs w:val="0"/>
          <w:color w:val="FF0000"/>
          <w:sz w:val="32"/>
          <w:szCs w:val="32"/>
        </w:rPr>
        <w:t>Firstname</w:t>
      </w:r>
      <w:proofErr w:type="spellEnd"/>
      <w:r w:rsidRPr="00021AEF">
        <w:rPr>
          <w:b w:val="0"/>
          <w:bCs w:val="0"/>
          <w:color w:val="FF0000"/>
          <w:sz w:val="32"/>
          <w:szCs w:val="32"/>
        </w:rPr>
        <w:t xml:space="preserve"> Surname]   </w:t>
      </w:r>
    </w:p>
    <w:p w14:paraId="1C4ACF59" w14:textId="0E8C6560" w:rsidR="002E0BAA" w:rsidRPr="00021AEF" w:rsidRDefault="002E0BAA" w:rsidP="002E0BAA">
      <w:pPr>
        <w:pStyle w:val="Heading3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2880" w:hanging="328"/>
        <w:rPr>
          <w:b w:val="0"/>
          <w:bCs w:val="0"/>
          <w:sz w:val="32"/>
          <w:szCs w:val="32"/>
        </w:rPr>
      </w:pPr>
      <w:r w:rsidRPr="00021AEF">
        <w:rPr>
          <w:b w:val="0"/>
          <w:bCs w:val="0"/>
          <w:color w:val="FF0000"/>
          <w:sz w:val="32"/>
          <w:szCs w:val="32"/>
        </w:rPr>
        <w:t xml:space="preserve">[Month and year of submission of the complete </w:t>
      </w:r>
      <w:r>
        <w:rPr>
          <w:b w:val="0"/>
          <w:bCs w:val="0"/>
          <w:color w:val="FF0000"/>
          <w:sz w:val="32"/>
          <w:szCs w:val="32"/>
        </w:rPr>
        <w:t>i</w:t>
      </w:r>
      <w:r w:rsidRPr="002E0BAA">
        <w:rPr>
          <w:b w:val="0"/>
          <w:bCs w:val="0"/>
          <w:color w:val="FF0000"/>
          <w:sz w:val="32"/>
          <w:szCs w:val="32"/>
        </w:rPr>
        <w:t xml:space="preserve">ndependent </w:t>
      </w:r>
      <w:r>
        <w:rPr>
          <w:b w:val="0"/>
          <w:bCs w:val="0"/>
          <w:color w:val="FF0000"/>
          <w:sz w:val="32"/>
          <w:szCs w:val="32"/>
        </w:rPr>
        <w:t>s</w:t>
      </w:r>
      <w:r w:rsidRPr="002E0BAA">
        <w:rPr>
          <w:b w:val="0"/>
          <w:bCs w:val="0"/>
          <w:color w:val="FF0000"/>
          <w:sz w:val="32"/>
          <w:szCs w:val="32"/>
        </w:rPr>
        <w:t>tudy</w:t>
      </w:r>
      <w:r w:rsidRPr="00021AEF">
        <w:rPr>
          <w:b w:val="0"/>
          <w:bCs w:val="0"/>
          <w:color w:val="FF0000"/>
          <w:sz w:val="32"/>
          <w:szCs w:val="32"/>
        </w:rPr>
        <w:t>]</w:t>
      </w:r>
    </w:p>
    <w:p w14:paraId="7D0144AC" w14:textId="77777777" w:rsidR="002E0BAA" w:rsidRPr="005B6428" w:rsidRDefault="002E0BAA" w:rsidP="002E0BAA">
      <w:pPr>
        <w:tabs>
          <w:tab w:val="left" w:pos="864"/>
        </w:tabs>
        <w:jc w:val="left"/>
      </w:pPr>
    </w:p>
    <w:p w14:paraId="7CFBE661" w14:textId="146BB80E" w:rsidR="00202F12" w:rsidRPr="002E0BAA" w:rsidRDefault="00202F12" w:rsidP="002E0BAA"/>
    <w:sectPr w:rsidR="00202F12" w:rsidRPr="002E0BAA" w:rsidSect="00404115">
      <w:headerReference w:type="even" r:id="rId7"/>
      <w:headerReference w:type="default" r:id="rId8"/>
      <w:pgSz w:w="11906" w:h="16838" w:code="9"/>
      <w:pgMar w:top="2160" w:right="1440" w:bottom="1440" w:left="2160" w:header="1080" w:footer="720" w:gutter="0"/>
      <w:pgNumType w:fmt="lowerRoman"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7C30B" w14:textId="77777777" w:rsidR="00A046FE" w:rsidRDefault="00A046FE">
      <w:r>
        <w:separator/>
      </w:r>
    </w:p>
  </w:endnote>
  <w:endnote w:type="continuationSeparator" w:id="0">
    <w:p w14:paraId="204A88FD" w14:textId="77777777" w:rsidR="00A046FE" w:rsidRDefault="00A0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3D428" w14:textId="77777777" w:rsidR="00A046FE" w:rsidRDefault="00A046FE">
      <w:r>
        <w:separator/>
      </w:r>
    </w:p>
  </w:footnote>
  <w:footnote w:type="continuationSeparator" w:id="0">
    <w:p w14:paraId="4429CD95" w14:textId="77777777" w:rsidR="00A046FE" w:rsidRDefault="00A0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12B1" w14:textId="77777777" w:rsidR="00582B12" w:rsidRDefault="00582B1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9EA05DD" w14:textId="77777777" w:rsidR="00582B12" w:rsidRDefault="00582B1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E28E" w14:textId="77777777" w:rsidR="00582B12" w:rsidRDefault="00582B12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23A11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num w:numId="1" w16cid:durableId="13190681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CE"/>
    <w:rsid w:val="000043D2"/>
    <w:rsid w:val="000153A5"/>
    <w:rsid w:val="00034368"/>
    <w:rsid w:val="00037D88"/>
    <w:rsid w:val="000755BC"/>
    <w:rsid w:val="0009406F"/>
    <w:rsid w:val="000B2E95"/>
    <w:rsid w:val="000F148E"/>
    <w:rsid w:val="00105017"/>
    <w:rsid w:val="00112053"/>
    <w:rsid w:val="00150EB7"/>
    <w:rsid w:val="00157044"/>
    <w:rsid w:val="0017002B"/>
    <w:rsid w:val="001752F3"/>
    <w:rsid w:val="001B29CA"/>
    <w:rsid w:val="001E7838"/>
    <w:rsid w:val="00202F12"/>
    <w:rsid w:val="00217221"/>
    <w:rsid w:val="00243C77"/>
    <w:rsid w:val="00245221"/>
    <w:rsid w:val="00281E89"/>
    <w:rsid w:val="002A04A9"/>
    <w:rsid w:val="002A429D"/>
    <w:rsid w:val="002E0BAA"/>
    <w:rsid w:val="002E3A00"/>
    <w:rsid w:val="00327CDD"/>
    <w:rsid w:val="00331CC2"/>
    <w:rsid w:val="0034309B"/>
    <w:rsid w:val="003663F6"/>
    <w:rsid w:val="00380BF1"/>
    <w:rsid w:val="0039412B"/>
    <w:rsid w:val="003A7EB6"/>
    <w:rsid w:val="003B3C70"/>
    <w:rsid w:val="003F62C9"/>
    <w:rsid w:val="00404115"/>
    <w:rsid w:val="00415F65"/>
    <w:rsid w:val="004314AD"/>
    <w:rsid w:val="00432798"/>
    <w:rsid w:val="00450434"/>
    <w:rsid w:val="004535EA"/>
    <w:rsid w:val="004549BB"/>
    <w:rsid w:val="00473F4A"/>
    <w:rsid w:val="00485A62"/>
    <w:rsid w:val="00496FFE"/>
    <w:rsid w:val="004A0EB7"/>
    <w:rsid w:val="004C0CE0"/>
    <w:rsid w:val="005065AC"/>
    <w:rsid w:val="005135F5"/>
    <w:rsid w:val="00575486"/>
    <w:rsid w:val="00582B12"/>
    <w:rsid w:val="005B35F0"/>
    <w:rsid w:val="005D1417"/>
    <w:rsid w:val="005D3FFA"/>
    <w:rsid w:val="005F2FCB"/>
    <w:rsid w:val="0061433C"/>
    <w:rsid w:val="00644565"/>
    <w:rsid w:val="00645F48"/>
    <w:rsid w:val="00653453"/>
    <w:rsid w:val="00653DAF"/>
    <w:rsid w:val="00675F69"/>
    <w:rsid w:val="006811E9"/>
    <w:rsid w:val="006A5CEE"/>
    <w:rsid w:val="006A7C40"/>
    <w:rsid w:val="006B2618"/>
    <w:rsid w:val="006E3CE8"/>
    <w:rsid w:val="007179FB"/>
    <w:rsid w:val="00747043"/>
    <w:rsid w:val="007831E5"/>
    <w:rsid w:val="0078531C"/>
    <w:rsid w:val="007C5DE8"/>
    <w:rsid w:val="007D3C06"/>
    <w:rsid w:val="007F0CBE"/>
    <w:rsid w:val="008073CE"/>
    <w:rsid w:val="00810BA6"/>
    <w:rsid w:val="00812935"/>
    <w:rsid w:val="008329FC"/>
    <w:rsid w:val="008435F7"/>
    <w:rsid w:val="00865A84"/>
    <w:rsid w:val="008817F1"/>
    <w:rsid w:val="0088215A"/>
    <w:rsid w:val="00892DD3"/>
    <w:rsid w:val="008A16CB"/>
    <w:rsid w:val="008A769E"/>
    <w:rsid w:val="008B6D15"/>
    <w:rsid w:val="008C66FB"/>
    <w:rsid w:val="008E1530"/>
    <w:rsid w:val="00916505"/>
    <w:rsid w:val="00916F30"/>
    <w:rsid w:val="00927E40"/>
    <w:rsid w:val="009469A8"/>
    <w:rsid w:val="0096143F"/>
    <w:rsid w:val="00962D26"/>
    <w:rsid w:val="00977573"/>
    <w:rsid w:val="00992DFD"/>
    <w:rsid w:val="009D1CAE"/>
    <w:rsid w:val="009D4D32"/>
    <w:rsid w:val="009E1928"/>
    <w:rsid w:val="009E411D"/>
    <w:rsid w:val="00A046FE"/>
    <w:rsid w:val="00A2335F"/>
    <w:rsid w:val="00A37CD7"/>
    <w:rsid w:val="00A452A6"/>
    <w:rsid w:val="00A540BB"/>
    <w:rsid w:val="00A5733C"/>
    <w:rsid w:val="00A6605A"/>
    <w:rsid w:val="00A71C06"/>
    <w:rsid w:val="00A73918"/>
    <w:rsid w:val="00A74EFF"/>
    <w:rsid w:val="00A75835"/>
    <w:rsid w:val="00A90F1C"/>
    <w:rsid w:val="00A94170"/>
    <w:rsid w:val="00AA6A3F"/>
    <w:rsid w:val="00AB4EEA"/>
    <w:rsid w:val="00AB6DA8"/>
    <w:rsid w:val="00AC1858"/>
    <w:rsid w:val="00AE300F"/>
    <w:rsid w:val="00AF36F5"/>
    <w:rsid w:val="00B17D5F"/>
    <w:rsid w:val="00B23EE2"/>
    <w:rsid w:val="00B35843"/>
    <w:rsid w:val="00B36344"/>
    <w:rsid w:val="00B56C55"/>
    <w:rsid w:val="00B71E07"/>
    <w:rsid w:val="00B916A8"/>
    <w:rsid w:val="00BA2D36"/>
    <w:rsid w:val="00BA6602"/>
    <w:rsid w:val="00BB3143"/>
    <w:rsid w:val="00C400DC"/>
    <w:rsid w:val="00C4485B"/>
    <w:rsid w:val="00C45DC6"/>
    <w:rsid w:val="00C57B36"/>
    <w:rsid w:val="00C62924"/>
    <w:rsid w:val="00C7464F"/>
    <w:rsid w:val="00C74E20"/>
    <w:rsid w:val="00C86F23"/>
    <w:rsid w:val="00CD0307"/>
    <w:rsid w:val="00CD3386"/>
    <w:rsid w:val="00CE2F45"/>
    <w:rsid w:val="00CF0CC1"/>
    <w:rsid w:val="00D00378"/>
    <w:rsid w:val="00D2140C"/>
    <w:rsid w:val="00D215F3"/>
    <w:rsid w:val="00D22400"/>
    <w:rsid w:val="00D378F2"/>
    <w:rsid w:val="00D473F6"/>
    <w:rsid w:val="00D724BB"/>
    <w:rsid w:val="00D75A8B"/>
    <w:rsid w:val="00D90298"/>
    <w:rsid w:val="00DC5EA9"/>
    <w:rsid w:val="00DE7A47"/>
    <w:rsid w:val="00E31F79"/>
    <w:rsid w:val="00E50F6F"/>
    <w:rsid w:val="00E63826"/>
    <w:rsid w:val="00E94F4B"/>
    <w:rsid w:val="00ED20A6"/>
    <w:rsid w:val="00F0154C"/>
    <w:rsid w:val="00F14FC8"/>
    <w:rsid w:val="00F20B31"/>
    <w:rsid w:val="00F30655"/>
    <w:rsid w:val="00F309AB"/>
    <w:rsid w:val="00F32385"/>
    <w:rsid w:val="00F32D8D"/>
    <w:rsid w:val="00F562C1"/>
    <w:rsid w:val="00F66572"/>
    <w:rsid w:val="00FA5AC8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021D0"/>
  <w15:chartTrackingRefBased/>
  <w15:docId w15:val="{B2A88B1D-714B-CB4B-9D20-5418AF7B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505"/>
    <w:pPr>
      <w:jc w:val="both"/>
    </w:pPr>
    <w:rPr>
      <w:rFonts w:ascii="Angsan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jc w:val="left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ordia New" w:hAnsi="Cordia New"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spacing w:before="24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B3C70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en-GB" w:eastAsia="zh-CN"/>
    </w:rPr>
  </w:style>
  <w:style w:type="paragraph" w:styleId="Heading7">
    <w:name w:val="heading 7"/>
    <w:basedOn w:val="Normal"/>
    <w:next w:val="Normal"/>
    <w:qFormat/>
    <w:rsid w:val="00747043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aliases w:val="ตัวข้อความ อักขระ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862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1225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pPr>
      <w:numPr>
        <w:numId w:val="1"/>
      </w:numPr>
    </w:pPr>
  </w:style>
  <w:style w:type="paragraph" w:styleId="BodyTextIndent2">
    <w:name w:val="Body Text Indent 2"/>
    <w:basedOn w:val="Normal"/>
    <w:pPr>
      <w:spacing w:before="240"/>
      <w:ind w:firstLine="720"/>
    </w:pPr>
    <w:rPr>
      <w:rFonts w:eastAsia="Angsana New"/>
    </w:rPr>
  </w:style>
  <w:style w:type="paragraph" w:styleId="BodyTextIndent3">
    <w:name w:val="Body Text Indent 3"/>
    <w:basedOn w:val="Normal"/>
    <w:pPr>
      <w:ind w:firstLine="1584"/>
      <w:jc w:val="left"/>
    </w:pPr>
  </w:style>
  <w:style w:type="paragraph" w:styleId="BodyText2">
    <w:name w:val="Body Text 2"/>
    <w:basedOn w:val="Normal"/>
    <w:rsid w:val="003B3C70"/>
    <w:pPr>
      <w:spacing w:after="120" w:line="480" w:lineRule="auto"/>
    </w:pPr>
    <w:rPr>
      <w:szCs w:val="37"/>
    </w:rPr>
  </w:style>
  <w:style w:type="paragraph" w:customStyle="1" w:styleId="063">
    <w:name w:val="ลักษณะ ก่อน:  0.63 ซม."/>
    <w:basedOn w:val="Normal"/>
    <w:autoRedefine/>
    <w:rsid w:val="003B3C70"/>
    <w:pPr>
      <w:jc w:val="center"/>
    </w:pPr>
    <w:rPr>
      <w:lang w:eastAsia="zh-CN"/>
    </w:rPr>
  </w:style>
  <w:style w:type="paragraph" w:styleId="NormalWeb">
    <w:name w:val="Normal (Web)"/>
    <w:basedOn w:val="Normal"/>
    <w:rsid w:val="003B3C70"/>
    <w:pPr>
      <w:spacing w:before="100" w:after="100"/>
      <w:jc w:val="left"/>
    </w:pPr>
    <w:rPr>
      <w:rFonts w:ascii="Tahoma" w:eastAsia="SimSun" w:hAnsi="Tahoma" w:cs="Tahoma"/>
      <w:sz w:val="24"/>
      <w:szCs w:val="24"/>
      <w:lang w:eastAsia="zh-CN"/>
    </w:rPr>
  </w:style>
  <w:style w:type="paragraph" w:styleId="Date">
    <w:name w:val="Date"/>
    <w:basedOn w:val="Normal"/>
    <w:next w:val="Normal"/>
    <w:rsid w:val="003B3C70"/>
    <w:rPr>
      <w:lang w:val="en-GB" w:eastAsia="zh-CN"/>
    </w:rPr>
  </w:style>
  <w:style w:type="paragraph" w:styleId="Subtitle">
    <w:name w:val="Subtitle"/>
    <w:basedOn w:val="Normal"/>
    <w:qFormat/>
    <w:rsid w:val="003B3C70"/>
    <w:pPr>
      <w:jc w:val="center"/>
    </w:pPr>
    <w:rPr>
      <w:rFonts w:ascii="EucrosiaUPC" w:hAnsi="EucrosiaUPC" w:cs="EucrosiaUPC"/>
      <w:b/>
      <w:bCs/>
      <w:sz w:val="40"/>
      <w:szCs w:val="40"/>
      <w:lang w:eastAsia="zh-CN"/>
    </w:rPr>
  </w:style>
  <w:style w:type="character" w:customStyle="1" w:styleId="longtext">
    <w:name w:val="long_text"/>
    <w:basedOn w:val="DefaultParagraphFont"/>
    <w:rsid w:val="00281E89"/>
  </w:style>
  <w:style w:type="character" w:customStyle="1" w:styleId="hps">
    <w:name w:val="hps"/>
    <w:basedOn w:val="DefaultParagraphFont"/>
    <w:rsid w:val="00281E89"/>
  </w:style>
  <w:style w:type="table" w:styleId="TableGrid">
    <w:name w:val="Table Grid"/>
    <w:basedOn w:val="TableNormal"/>
    <w:rsid w:val="00916F3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4--------------------------------------------------------Abstrac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T4--------------------------------------------------------Abstract.dot</Template>
  <TotalTime>1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แบบเสนอโครงร่างสารนิพนธ์</vt:lpstr>
    </vt:vector>
  </TitlesOfParts>
  <Company>Min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แบบเสนอโครงร่างสารนิพนธ์</dc:title>
  <dc:subject/>
  <dc:creator>kwanjai</dc:creator>
  <cp:keywords/>
  <cp:lastModifiedBy>ขวัญฤทัย ครองยุติ</cp:lastModifiedBy>
  <cp:revision>2</cp:revision>
  <cp:lastPrinted>2011-02-08T08:58:00Z</cp:lastPrinted>
  <dcterms:created xsi:type="dcterms:W3CDTF">2025-11-13T03:03:00Z</dcterms:created>
  <dcterms:modified xsi:type="dcterms:W3CDTF">2025-12-01T03:13:00Z</dcterms:modified>
</cp:coreProperties>
</file>